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064D1" w14:textId="77777777" w:rsidR="00E21BEB" w:rsidRDefault="00E21BEB" w:rsidP="00E21B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BROWN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E1872BA" w14:textId="77777777" w:rsidR="00E21BEB" w:rsidRDefault="00E21BEB" w:rsidP="00E21B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F62A61" w14:textId="77777777" w:rsidR="00E21BEB" w:rsidRDefault="00E21BEB" w:rsidP="00E21B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C498C9" w14:textId="77777777" w:rsidR="00E21BEB" w:rsidRDefault="00E21BEB" w:rsidP="00E21B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Holland.</w:t>
      </w:r>
    </w:p>
    <w:p w14:paraId="41265726" w14:textId="77777777" w:rsidR="00E21BEB" w:rsidRDefault="00E21BEB" w:rsidP="00E21B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76EA17A8" w14:textId="77777777" w:rsidR="00E21BEB" w:rsidRDefault="00E21BEB" w:rsidP="00E21B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9A737B" w14:textId="77777777" w:rsidR="00E21BEB" w:rsidRDefault="00E21BEB" w:rsidP="00E21B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4CFB70" w14:textId="77777777" w:rsidR="00E21BEB" w:rsidRDefault="00E21BEB" w:rsidP="00E21B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September 2018</w:t>
      </w:r>
    </w:p>
    <w:p w14:paraId="6938B42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3D34E" w14:textId="77777777" w:rsidR="00E21BEB" w:rsidRDefault="00E21BEB" w:rsidP="009139A6">
      <w:r>
        <w:separator/>
      </w:r>
    </w:p>
  </w:endnote>
  <w:endnote w:type="continuationSeparator" w:id="0">
    <w:p w14:paraId="24B60F34" w14:textId="77777777" w:rsidR="00E21BEB" w:rsidRDefault="00E21B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730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DD86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47C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40E84" w14:textId="77777777" w:rsidR="00E21BEB" w:rsidRDefault="00E21BEB" w:rsidP="009139A6">
      <w:r>
        <w:separator/>
      </w:r>
    </w:p>
  </w:footnote>
  <w:footnote w:type="continuationSeparator" w:id="0">
    <w:p w14:paraId="61A5F160" w14:textId="77777777" w:rsidR="00E21BEB" w:rsidRDefault="00E21B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4B1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146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E92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BE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21BE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8F87D"/>
  <w15:chartTrackingRefBased/>
  <w15:docId w15:val="{A3555A95-5173-4D1B-A252-3B4EFF7A7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2022-01-21T20:55:00Z</dcterms:created>
  <dcterms:modified xsi:type="dcterms:W3CDTF">2022-01-21T20:55:00Z</dcterms:modified>
</cp:coreProperties>
</file>